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DAF" w14:textId="77777777" w:rsidR="00216F17" w:rsidRPr="009D105B" w:rsidRDefault="00216F17" w:rsidP="00216F17">
      <w:pPr>
        <w:rPr>
          <w:sz w:val="23"/>
          <w:szCs w:val="23"/>
          <w:lang w:val="sr-Cyrl-RS"/>
        </w:rPr>
      </w:pPr>
    </w:p>
    <w:p w14:paraId="7D17D0C0" w14:textId="496313BF" w:rsidR="00216F17" w:rsidRPr="00E17901" w:rsidRDefault="00216F17" w:rsidP="00216F17">
      <w:pPr>
        <w:rPr>
          <w:i/>
          <w:sz w:val="23"/>
          <w:szCs w:val="23"/>
          <w:u w:val="single"/>
        </w:rPr>
      </w:pPr>
      <w:r w:rsidRPr="00E17901">
        <w:rPr>
          <w:sz w:val="23"/>
          <w:szCs w:val="23"/>
        </w:rPr>
        <w:t>Број:</w:t>
      </w:r>
      <w:r w:rsidR="00256805">
        <w:rPr>
          <w:sz w:val="23"/>
          <w:szCs w:val="23"/>
        </w:rPr>
        <w:t xml:space="preserve"> I-1.7594-3</w:t>
      </w:r>
      <w:r>
        <w:rPr>
          <w:sz w:val="23"/>
          <w:szCs w:val="23"/>
        </w:rPr>
        <w:t>/</w:t>
      </w:r>
      <w:r w:rsidR="00256CC7">
        <w:rPr>
          <w:sz w:val="23"/>
          <w:szCs w:val="23"/>
        </w:rPr>
        <w:t>2</w:t>
      </w:r>
      <w:r w:rsidR="00ED2ABF">
        <w:rPr>
          <w:sz w:val="23"/>
          <w:szCs w:val="23"/>
          <w:lang w:val="sr-Latn-BA"/>
        </w:rPr>
        <w:t>3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1298DE15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r w:rsidRPr="00E17901">
        <w:rPr>
          <w:sz w:val="23"/>
          <w:szCs w:val="23"/>
        </w:rPr>
        <w:t>Датум:</w:t>
      </w:r>
      <w:r>
        <w:rPr>
          <w:b/>
          <w:sz w:val="23"/>
          <w:szCs w:val="23"/>
        </w:rPr>
        <w:t xml:space="preserve"> </w:t>
      </w:r>
      <w:r w:rsidR="00256805">
        <w:rPr>
          <w:sz w:val="23"/>
          <w:szCs w:val="23"/>
        </w:rPr>
        <w:t>30.06.</w:t>
      </w:r>
      <w:r w:rsidR="00ED2ABF">
        <w:rPr>
          <w:sz w:val="23"/>
          <w:szCs w:val="23"/>
        </w:rPr>
        <w:t xml:space="preserve">2023. </w:t>
      </w:r>
      <w:r>
        <w:rPr>
          <w:sz w:val="23"/>
          <w:szCs w:val="23"/>
        </w:rPr>
        <w:t>год</w:t>
      </w:r>
      <w:r w:rsidR="009D105B">
        <w:rPr>
          <w:sz w:val="23"/>
          <w:szCs w:val="23"/>
          <w:lang w:val="sr-Cyrl-RS"/>
        </w:rPr>
        <w:t>ине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319F71A9" w:rsidR="00216F17" w:rsidRDefault="00216F17" w:rsidP="00216F17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основу члана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C14C00">
        <w:rPr>
          <w:sz w:val="23"/>
          <w:szCs w:val="23"/>
          <w:lang w:val="sr-Cyrl-RS"/>
        </w:rPr>
        <w:t>м</w:t>
      </w:r>
      <w:r>
        <w:rPr>
          <w:sz w:val="23"/>
          <w:szCs w:val="23"/>
          <w:lang w:val="sr-Cyrl-CS"/>
        </w:rPr>
        <w:t xml:space="preserve">) </w:t>
      </w:r>
      <w:r>
        <w:rPr>
          <w:sz w:val="23"/>
          <w:szCs w:val="23"/>
        </w:rPr>
        <w:t xml:space="preserve">Закона о јавним предузећима </w:t>
      </w:r>
      <w:r w:rsidR="0022184B">
        <w:rPr>
          <w:sz w:val="23"/>
          <w:szCs w:val="23"/>
          <w:lang w:val="sr-Cyrl-CS"/>
        </w:rPr>
        <w:t xml:space="preserve">РС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>л. гласник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>) и члана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r>
        <w:rPr>
          <w:sz w:val="23"/>
          <w:szCs w:val="23"/>
        </w:rPr>
        <w:t xml:space="preserve">на </w:t>
      </w:r>
      <w:r w:rsidR="00256805">
        <w:rPr>
          <w:sz w:val="23"/>
          <w:szCs w:val="23"/>
          <w:lang w:val="sr-Latn-CS"/>
        </w:rPr>
        <w:t xml:space="preserve">38. </w:t>
      </w:r>
      <w:r w:rsidR="00256805">
        <w:rPr>
          <w:sz w:val="23"/>
          <w:szCs w:val="23"/>
          <w:lang w:val="sr-Cyrl-BA"/>
        </w:rPr>
        <w:t>редовној-годишњој</w:t>
      </w:r>
      <w:r>
        <w:rPr>
          <w:sz w:val="23"/>
          <w:szCs w:val="23"/>
          <w:lang w:val="sr-Latn-CS"/>
        </w:rPr>
        <w:t xml:space="preserve"> </w:t>
      </w:r>
      <w:r>
        <w:rPr>
          <w:sz w:val="23"/>
          <w:szCs w:val="23"/>
        </w:rPr>
        <w:t>сједници, одржан</w:t>
      </w:r>
      <w:r>
        <w:rPr>
          <w:sz w:val="23"/>
          <w:szCs w:val="23"/>
          <w:lang w:val="sr-Latn-CS"/>
        </w:rPr>
        <w:t xml:space="preserve">oj </w:t>
      </w:r>
      <w:r w:rsidR="00256805">
        <w:rPr>
          <w:sz w:val="23"/>
          <w:szCs w:val="23"/>
          <w:lang w:val="sr-Cyrl-BA"/>
        </w:rPr>
        <w:t>30.06.2023.</w:t>
      </w:r>
      <w:r>
        <w:rPr>
          <w:sz w:val="23"/>
          <w:szCs w:val="23"/>
          <w:lang w:val="sr-Latn-CS"/>
        </w:rPr>
        <w:t xml:space="preserve"> </w:t>
      </w:r>
      <w:r>
        <w:rPr>
          <w:sz w:val="23"/>
          <w:szCs w:val="23"/>
        </w:rPr>
        <w:t>године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77777777"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14:paraId="5D9483EE" w14:textId="2EE28665" w:rsidR="00216F17" w:rsidRPr="006B518D" w:rsidRDefault="0022184B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 xml:space="preserve">о усвајању </w:t>
      </w:r>
      <w:r w:rsidR="009D105B">
        <w:rPr>
          <w:b/>
          <w:sz w:val="23"/>
          <w:szCs w:val="23"/>
          <w:lang w:val="sr-Cyrl-CS"/>
        </w:rPr>
        <w:t xml:space="preserve">Извјештаја о пословању Жељезница Републике </w:t>
      </w:r>
      <w:r w:rsidR="00256CC7">
        <w:rPr>
          <w:b/>
          <w:sz w:val="23"/>
          <w:szCs w:val="23"/>
          <w:lang w:val="sr-Cyrl-CS"/>
        </w:rPr>
        <w:t>Српске за 202</w:t>
      </w:r>
      <w:r w:rsidR="00ED2ABF">
        <w:rPr>
          <w:b/>
          <w:sz w:val="23"/>
          <w:szCs w:val="23"/>
          <w:lang w:val="sr-Latn-BA"/>
        </w:rPr>
        <w:t>2</w:t>
      </w:r>
      <w:r w:rsidR="009D105B">
        <w:rPr>
          <w:b/>
          <w:sz w:val="23"/>
          <w:szCs w:val="23"/>
          <w:lang w:val="sr-Cyrl-CS"/>
        </w:rPr>
        <w:t>. годину</w:t>
      </w:r>
      <w:r>
        <w:rPr>
          <w:b/>
          <w:sz w:val="23"/>
          <w:szCs w:val="23"/>
          <w:lang w:val="sr-Cyrl-CS"/>
        </w:rPr>
        <w:t xml:space="preserve"> </w:t>
      </w:r>
    </w:p>
    <w:p w14:paraId="25962617" w14:textId="77777777" w:rsidR="00216F17" w:rsidRDefault="00216F17" w:rsidP="00216F17">
      <w:pPr>
        <w:rPr>
          <w:b/>
          <w:sz w:val="23"/>
          <w:szCs w:val="23"/>
          <w:lang w:val="sr-Cyrl-BA"/>
        </w:rPr>
      </w:pPr>
    </w:p>
    <w:p w14:paraId="0C401806" w14:textId="77777777" w:rsidR="004415E8" w:rsidRPr="00B10EB2" w:rsidRDefault="004415E8" w:rsidP="00216F17">
      <w:pPr>
        <w:rPr>
          <w:b/>
          <w:sz w:val="23"/>
          <w:szCs w:val="23"/>
          <w:lang w:val="sr-Cyrl-BA"/>
        </w:rPr>
      </w:pPr>
    </w:p>
    <w:p w14:paraId="11E66597" w14:textId="77777777"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14:paraId="4ED4094D" w14:textId="77777777" w:rsidR="00216F17" w:rsidRDefault="00216F17" w:rsidP="00216F17">
      <w:pPr>
        <w:jc w:val="center"/>
        <w:rPr>
          <w:b/>
          <w:sz w:val="12"/>
          <w:szCs w:val="12"/>
        </w:rPr>
      </w:pPr>
    </w:p>
    <w:p w14:paraId="3775B8B3" w14:textId="2157C246" w:rsidR="00216F17" w:rsidRDefault="0022184B" w:rsidP="00ED2ABF">
      <w:pPr>
        <w:ind w:left="360" w:firstLine="360"/>
        <w:jc w:val="both"/>
        <w:rPr>
          <w:lang w:val="sr-Cyrl-CS"/>
        </w:rPr>
      </w:pPr>
      <w:r>
        <w:rPr>
          <w:lang w:val="sr-Cyrl-CS"/>
        </w:rPr>
        <w:t xml:space="preserve">Усваја се </w:t>
      </w:r>
      <w:r w:rsidR="009D105B">
        <w:rPr>
          <w:lang w:val="sr-Cyrl-CS"/>
        </w:rPr>
        <w:t>Извјештај о пословању Же</w:t>
      </w:r>
      <w:r w:rsidR="00256CC7">
        <w:rPr>
          <w:lang w:val="sr-Cyrl-CS"/>
        </w:rPr>
        <w:t>љезница Републике Српске за 202</w:t>
      </w:r>
      <w:r w:rsidR="00ED2ABF">
        <w:rPr>
          <w:lang w:val="sr-Latn-BA"/>
        </w:rPr>
        <w:t>2</w:t>
      </w:r>
      <w:r w:rsidR="009D105B">
        <w:rPr>
          <w:lang w:val="sr-Cyrl-CS"/>
        </w:rPr>
        <w:t>. годину</w:t>
      </w:r>
      <w:r w:rsidR="00C14C00">
        <w:rPr>
          <w:lang w:val="sr-Cyrl-CS"/>
        </w:rPr>
        <w:t xml:space="preserve"> са Изјавом о усклађености организације и дјеловања са </w:t>
      </w:r>
      <w:r w:rsidR="00347C3E">
        <w:rPr>
          <w:lang w:val="sr-Cyrl-BA"/>
        </w:rPr>
        <w:t>кодексом понашања.</w:t>
      </w:r>
      <w:r w:rsidR="00C14C00">
        <w:rPr>
          <w:lang w:val="sr-Cyrl-CS"/>
        </w:rPr>
        <w:t xml:space="preserve"> </w:t>
      </w:r>
    </w:p>
    <w:p w14:paraId="454E6925" w14:textId="77777777" w:rsidR="0031427E" w:rsidRPr="0022184B" w:rsidRDefault="0031427E" w:rsidP="00216F17">
      <w:pPr>
        <w:ind w:left="360"/>
        <w:jc w:val="both"/>
        <w:rPr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77777777" w:rsidR="00216F17" w:rsidRDefault="00216F17" w:rsidP="00216F17">
      <w:pPr>
        <w:ind w:left="360" w:firstLine="360"/>
        <w:jc w:val="both"/>
      </w:pPr>
      <w:r>
        <w:t xml:space="preserve">За реализацију ове Одлуке задужују се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77777777"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r>
        <w:t>Одлука ступа на снагу даном доношења</w:t>
      </w:r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04F0D410" w14:textId="77777777" w:rsidR="00216F17" w:rsidRDefault="00216F17" w:rsidP="00216F17">
      <w:pPr>
        <w:ind w:firstLine="360"/>
        <w:jc w:val="both"/>
      </w:pPr>
      <w:r>
        <w:t xml:space="preserve">      </w:t>
      </w:r>
    </w:p>
    <w:p w14:paraId="26040C95" w14:textId="77777777" w:rsidR="00216F17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377736D6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256CC7">
        <w:rPr>
          <w:sz w:val="18"/>
          <w:szCs w:val="18"/>
          <w:lang w:val="bs-Cyrl-BA"/>
        </w:rPr>
        <w:t xml:space="preserve">нералног </w:t>
      </w:r>
      <w:r w:rsidRPr="0022184B">
        <w:rPr>
          <w:sz w:val="18"/>
          <w:szCs w:val="18"/>
          <w:lang w:val="bs-Cyrl-BA"/>
        </w:rPr>
        <w:t>.директора</w:t>
      </w:r>
    </w:p>
    <w:p w14:paraId="35E8023F" w14:textId="273A4BCE" w:rsidR="004D008C" w:rsidRPr="00ED2ABF" w:rsidRDefault="0022184B" w:rsidP="00ED2ABF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ED2ABF">
        <w:rPr>
          <w:sz w:val="18"/>
          <w:szCs w:val="18"/>
          <w:lang w:val="sr-Latn-BA"/>
        </w:rPr>
        <w:t>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34EFF412" w:rsidR="00216F17" w:rsidRPr="00ED2ABF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</w:t>
      </w:r>
      <w:r w:rsidR="00ED2ABF">
        <w:rPr>
          <w:sz w:val="19"/>
          <w:szCs w:val="19"/>
          <w:lang w:val="sr-Cyrl-BA"/>
        </w:rPr>
        <w:t>рач., фин., план и анализу</w:t>
      </w:r>
    </w:p>
    <w:p w14:paraId="5E0199AD" w14:textId="64AAD23B" w:rsidR="00ED2ABF" w:rsidRPr="00B10EB2" w:rsidRDefault="00ED2ABF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Служба за план и анализу х10</w:t>
      </w:r>
    </w:p>
    <w:p w14:paraId="41C64A6B" w14:textId="72794027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набавке </w:t>
      </w:r>
    </w:p>
    <w:p w14:paraId="6F21B6B2" w14:textId="77777777" w:rsidR="00216F17" w:rsidRDefault="00216F17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49ED044B" w14:textId="034FFCB0" w:rsidR="00216F17" w:rsidRPr="00ED2ABF" w:rsidRDefault="00216F17" w:rsidP="00ED2ABF">
      <w:pPr>
        <w:ind w:left="360"/>
        <w:rPr>
          <w:i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04A89417" w14:textId="77777777" w:rsidR="00216F17" w:rsidRDefault="00216F17" w:rsidP="00216F17">
      <w:pPr>
        <w:rPr>
          <w:b/>
          <w:bCs/>
          <w:lang w:val="sr-Cyrl-CS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14:paraId="5245E8B5" w14:textId="77777777" w:rsidR="00216F17" w:rsidRPr="00B10EB2" w:rsidRDefault="00216F17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14:paraId="352631C1" w14:textId="1D3CC3E3" w:rsidR="00216F17" w:rsidRDefault="00ED2ABF" w:rsidP="009D105B">
      <w:pPr>
        <w:jc w:val="center"/>
        <w:rPr>
          <w:bCs/>
          <w:lang w:val="sr-Cyrl-CS"/>
        </w:rPr>
      </w:pPr>
      <w:r>
        <w:rPr>
          <w:bCs/>
          <w:lang w:val="sr-Cyrl-BA"/>
        </w:rPr>
        <w:t xml:space="preserve">                                                                           </w:t>
      </w:r>
      <w:r>
        <w:rPr>
          <w:b/>
          <w:lang w:val="sr-Cyrl-BA"/>
        </w:rPr>
        <w:t>Милан  Павловић</w:t>
      </w:r>
      <w:r w:rsidR="00216F17" w:rsidRPr="00B10EB2">
        <w:rPr>
          <w:bCs/>
        </w:rPr>
        <w:t xml:space="preserve">                                                              </w:t>
      </w:r>
      <w:r w:rsidR="00216F17">
        <w:rPr>
          <w:bCs/>
          <w:lang w:val="sr-Cyrl-CS"/>
        </w:rPr>
        <w:t xml:space="preserve">             </w:t>
      </w:r>
      <w:r w:rsidR="00216F17">
        <w:rPr>
          <w:bCs/>
        </w:rPr>
        <w:t xml:space="preserve"> </w:t>
      </w:r>
    </w:p>
    <w:p w14:paraId="154F81B9" w14:textId="77777777" w:rsidR="00216F17" w:rsidRDefault="00216F17" w:rsidP="00216F17">
      <w:pPr>
        <w:rPr>
          <w:b/>
          <w:bCs/>
          <w:sz w:val="26"/>
          <w:szCs w:val="26"/>
          <w:lang w:val="sr-Cyrl-BA"/>
        </w:rPr>
      </w:pPr>
    </w:p>
    <w:p w14:paraId="26304A0F" w14:textId="77777777" w:rsidR="00A32317" w:rsidRDefault="00B515B3" w:rsidP="000C0AA0">
      <w:r>
        <w:rPr>
          <w:noProof/>
          <w:lang w:val="en-US"/>
        </w:rPr>
        <w:drawing>
          <wp:inline distT="0" distB="0" distL="0" distR="0" wp14:anchorId="0415ABBC" wp14:editId="4E69F508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455B3" w14:textId="77777777" w:rsidR="00B03BFA" w:rsidRDefault="00B03BFA">
      <w:r>
        <w:separator/>
      </w:r>
    </w:p>
  </w:endnote>
  <w:endnote w:type="continuationSeparator" w:id="0">
    <w:p w14:paraId="1397A658" w14:textId="77777777" w:rsidR="00B03BFA" w:rsidRDefault="00B0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BE29C" w14:textId="77777777" w:rsidR="00B03BFA" w:rsidRDefault="00B03BFA">
      <w:r>
        <w:separator/>
      </w:r>
    </w:p>
  </w:footnote>
  <w:footnote w:type="continuationSeparator" w:id="0">
    <w:p w14:paraId="2E84BA1C" w14:textId="77777777" w:rsidR="00B03BFA" w:rsidRDefault="00B03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DF6B" w14:textId="0B988376" w:rsidR="00EA7F78" w:rsidRDefault="009D105B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FFF502" wp14:editId="31119BF3">
              <wp:simplePos x="0" y="0"/>
              <wp:positionH relativeFrom="column">
                <wp:posOffset>-102870</wp:posOffset>
              </wp:positionH>
              <wp:positionV relativeFrom="paragraph">
                <wp:posOffset>-52070</wp:posOffset>
              </wp:positionV>
              <wp:extent cx="5829300" cy="1287780"/>
              <wp:effectExtent l="11430" t="0" r="17145" b="254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71787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3CFE9306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0D5B261F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7CD23E09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5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C2458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FFF502" id="Group 11" o:spid="_x0000_s1026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B671787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3CFE9306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0D5B261F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7CD23E09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0aPxAAAANoAAAAPAAAAZHJzL2Rvd25yZXYueG1sRI9BawIx&#10;FITvBf9DeEJvNWsp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NpHRo/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CFC2458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0566218">
    <w:abstractNumId w:val="7"/>
  </w:num>
  <w:num w:numId="2" w16cid:durableId="323511066">
    <w:abstractNumId w:val="0"/>
  </w:num>
  <w:num w:numId="3" w16cid:durableId="144517960">
    <w:abstractNumId w:val="2"/>
  </w:num>
  <w:num w:numId="4" w16cid:durableId="1917981551">
    <w:abstractNumId w:val="1"/>
  </w:num>
  <w:num w:numId="5" w16cid:durableId="331182562">
    <w:abstractNumId w:val="3"/>
  </w:num>
  <w:num w:numId="6" w16cid:durableId="152916231">
    <w:abstractNumId w:val="6"/>
  </w:num>
  <w:num w:numId="7" w16cid:durableId="775371103">
    <w:abstractNumId w:val="8"/>
  </w:num>
  <w:num w:numId="8" w16cid:durableId="64768665">
    <w:abstractNumId w:val="5"/>
  </w:num>
  <w:num w:numId="9" w16cid:durableId="2649248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E"/>
    <w:rsid w:val="000B4755"/>
    <w:rsid w:val="000C0AA0"/>
    <w:rsid w:val="000C48BA"/>
    <w:rsid w:val="00121431"/>
    <w:rsid w:val="001341CC"/>
    <w:rsid w:val="001521FC"/>
    <w:rsid w:val="00152A48"/>
    <w:rsid w:val="001A593E"/>
    <w:rsid w:val="001B14B6"/>
    <w:rsid w:val="001C43EC"/>
    <w:rsid w:val="001C6673"/>
    <w:rsid w:val="001D234B"/>
    <w:rsid w:val="001F5E1A"/>
    <w:rsid w:val="001F5EAF"/>
    <w:rsid w:val="00216F17"/>
    <w:rsid w:val="0022184B"/>
    <w:rsid w:val="00253D98"/>
    <w:rsid w:val="00256805"/>
    <w:rsid w:val="00256B09"/>
    <w:rsid w:val="00256CC7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47C3E"/>
    <w:rsid w:val="003A712B"/>
    <w:rsid w:val="003C3A77"/>
    <w:rsid w:val="003F531A"/>
    <w:rsid w:val="004230EA"/>
    <w:rsid w:val="004415E8"/>
    <w:rsid w:val="0048511D"/>
    <w:rsid w:val="004D008C"/>
    <w:rsid w:val="004D0AD0"/>
    <w:rsid w:val="004E0476"/>
    <w:rsid w:val="0050542B"/>
    <w:rsid w:val="00506932"/>
    <w:rsid w:val="0051203F"/>
    <w:rsid w:val="00550E26"/>
    <w:rsid w:val="00594687"/>
    <w:rsid w:val="005F21A2"/>
    <w:rsid w:val="005F48AD"/>
    <w:rsid w:val="00601429"/>
    <w:rsid w:val="00615BA2"/>
    <w:rsid w:val="0067510C"/>
    <w:rsid w:val="006A0BF2"/>
    <w:rsid w:val="006D3F01"/>
    <w:rsid w:val="006E27CD"/>
    <w:rsid w:val="006F23E0"/>
    <w:rsid w:val="00700346"/>
    <w:rsid w:val="00703913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A0CF7"/>
    <w:rsid w:val="008A6FA1"/>
    <w:rsid w:val="008C6BFF"/>
    <w:rsid w:val="008D0EB9"/>
    <w:rsid w:val="008D1FE6"/>
    <w:rsid w:val="00993B4A"/>
    <w:rsid w:val="009B3F29"/>
    <w:rsid w:val="009D0FFB"/>
    <w:rsid w:val="009D105B"/>
    <w:rsid w:val="009D7B96"/>
    <w:rsid w:val="009F38CA"/>
    <w:rsid w:val="009F3E36"/>
    <w:rsid w:val="00A0316E"/>
    <w:rsid w:val="00A059B2"/>
    <w:rsid w:val="00A27D8C"/>
    <w:rsid w:val="00A32317"/>
    <w:rsid w:val="00A50FF1"/>
    <w:rsid w:val="00A85B0D"/>
    <w:rsid w:val="00AA1BFD"/>
    <w:rsid w:val="00AD1A5B"/>
    <w:rsid w:val="00B03BFA"/>
    <w:rsid w:val="00B17530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F394A"/>
    <w:rsid w:val="00C14C00"/>
    <w:rsid w:val="00C36322"/>
    <w:rsid w:val="00C83459"/>
    <w:rsid w:val="00CA2A57"/>
    <w:rsid w:val="00CC0D21"/>
    <w:rsid w:val="00CC3505"/>
    <w:rsid w:val="00CD754A"/>
    <w:rsid w:val="00D207C3"/>
    <w:rsid w:val="00E22249"/>
    <w:rsid w:val="00E41FE2"/>
    <w:rsid w:val="00E47EA3"/>
    <w:rsid w:val="00E845B5"/>
    <w:rsid w:val="00EA228D"/>
    <w:rsid w:val="00EA7F78"/>
    <w:rsid w:val="00EB5527"/>
    <w:rsid w:val="00ED0CBC"/>
    <w:rsid w:val="00ED2ABF"/>
    <w:rsid w:val="00EE2334"/>
    <w:rsid w:val="00F777F8"/>
    <w:rsid w:val="00F908DF"/>
    <w:rsid w:val="00F91E97"/>
    <w:rsid w:val="00FA0088"/>
    <w:rsid w:val="00FA5B93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92d9"/>
    </o:shapedefaults>
    <o:shapelayout v:ext="edit">
      <o:idmap v:ext="edit" data="2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14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8</cp:revision>
  <cp:lastPrinted>2016-07-15T07:23:00Z</cp:lastPrinted>
  <dcterms:created xsi:type="dcterms:W3CDTF">2021-05-14T07:51:00Z</dcterms:created>
  <dcterms:modified xsi:type="dcterms:W3CDTF">2023-06-29T09:21:00Z</dcterms:modified>
</cp:coreProperties>
</file>